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FB8F3A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E5122" w:rsidRPr="00F25496">
        <w:rPr>
          <w:b/>
          <w:noProof/>
          <w:sz w:val="24"/>
        </w:rPr>
        <w:t>10</w:t>
      </w:r>
      <w:r w:rsidR="005E5122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</w:t>
      </w:r>
      <w:r w:rsidR="006C36DA">
        <w:rPr>
          <w:b/>
          <w:i/>
          <w:noProof/>
          <w:sz w:val="28"/>
        </w:rPr>
        <w:t>220718</w:t>
      </w:r>
    </w:p>
    <w:p w14:paraId="3A7BAEE1" w14:textId="512EE89C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E5122" w:rsidRPr="00827CCC">
        <w:rPr>
          <w:bCs/>
          <w:sz w:val="24"/>
        </w:rPr>
        <w:t>1</w:t>
      </w:r>
      <w:r w:rsidR="005E5122">
        <w:rPr>
          <w:bCs/>
          <w:sz w:val="24"/>
        </w:rPr>
        <w:t>6</w:t>
      </w:r>
      <w:r w:rsidR="005E5122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 xml:space="preserve">– </w:t>
      </w:r>
      <w:r w:rsidR="005E5122" w:rsidRPr="00827CCC">
        <w:rPr>
          <w:bCs/>
          <w:sz w:val="24"/>
        </w:rPr>
        <w:t>2</w:t>
      </w:r>
      <w:r w:rsidR="005E5122">
        <w:rPr>
          <w:bCs/>
          <w:sz w:val="24"/>
        </w:rPr>
        <w:t>0</w:t>
      </w:r>
      <w:r w:rsidR="005E5122" w:rsidRPr="00827CCC">
        <w:rPr>
          <w:bCs/>
          <w:sz w:val="24"/>
        </w:rPr>
        <w:t xml:space="preserve"> </w:t>
      </w:r>
      <w:r w:rsidR="002D1D2A">
        <w:rPr>
          <w:bCs/>
          <w:sz w:val="24"/>
        </w:rPr>
        <w:t>May</w:t>
      </w:r>
      <w:r w:rsidR="002D1D2A" w:rsidRPr="00827CCC">
        <w:rPr>
          <w:bCs/>
          <w:sz w:val="24"/>
        </w:rPr>
        <w:t xml:space="preserve"> </w:t>
      </w:r>
      <w:r w:rsidR="00827CCC" w:rsidRPr="00827CCC">
        <w:rPr>
          <w:bCs/>
          <w:sz w:val="24"/>
        </w:rPr>
        <w:t>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F13A85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635">
        <w:rPr>
          <w:rFonts w:ascii="Arial" w:hAnsi="Arial" w:cs="Arial"/>
          <w:bCs/>
        </w:rPr>
        <w:t>TR 33.809 v0.</w:t>
      </w:r>
      <w:r w:rsidR="005E5122">
        <w:rPr>
          <w:rFonts w:ascii="Arial" w:hAnsi="Arial" w:cs="Arial"/>
          <w:bCs/>
        </w:rPr>
        <w:t>18</w:t>
      </w:r>
      <w:r w:rsidR="00EE4635">
        <w:rPr>
          <w:rFonts w:ascii="Arial" w:hAnsi="Arial" w:cs="Arial"/>
          <w:bCs/>
        </w:rPr>
        <w:t xml:space="preserve">.0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102CDE28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  <w:r w:rsidR="003A0E44">
        <w:t xml:space="preserve">Multiple solutions </w:t>
      </w:r>
      <w:r w:rsidR="0087777E">
        <w:t>of TR 33.809</w:t>
      </w:r>
      <w:r w:rsidR="003A0E44">
        <w:t>, e.g., #20 and #27,</w:t>
      </w:r>
      <w:r w:rsidR="0087777E">
        <w:t xml:space="preserve"> </w:t>
      </w:r>
      <w:r w:rsidRPr="00752BDE">
        <w:t>address</w:t>
      </w:r>
      <w:r w:rsidR="0087777E">
        <w:t>es</w:t>
      </w:r>
      <w:r w:rsidRPr="00752BDE">
        <w:t xml:space="preserve"> KI#2 by digital</w:t>
      </w:r>
      <w:r w:rsidR="0087777E">
        <w:t>ly</w:t>
      </w:r>
      <w:r w:rsidRPr="00752BDE">
        <w:t xml:space="preserve"> signing </w:t>
      </w:r>
      <w:r w:rsidR="0087777E">
        <w:t>SIs</w:t>
      </w:r>
      <w:r w:rsidRPr="00752BDE">
        <w:t xml:space="preserve"> along with timestamps. </w:t>
      </w:r>
    </w:p>
    <w:p w14:paraId="00D02033" w14:textId="0A4AFE21" w:rsidR="00EE4635" w:rsidRPr="00752BDE" w:rsidRDefault="00EE4635" w:rsidP="000F6242">
      <w:r w:rsidRPr="00752BDE">
        <w:t xml:space="preserve">SA3 would like to seek comments and suggestions from RAN2 on some of the design principles. More specifically: </w:t>
      </w:r>
    </w:p>
    <w:p w14:paraId="697D583E" w14:textId="45A8E2E6" w:rsidR="00B97703" w:rsidRPr="00752BDE" w:rsidRDefault="004318E1" w:rsidP="004318E1">
      <w:pPr>
        <w:numPr>
          <w:ilvl w:val="0"/>
          <w:numId w:val="5"/>
        </w:numPr>
      </w:pPr>
      <w:r w:rsidRPr="00752BDE">
        <w:t xml:space="preserve">Is it feasible to include a timestamp (e.g., of 4 bytes) and a digital signature (e.g., of 64 bytes) in SIB1? </w:t>
      </w:r>
    </w:p>
    <w:p w14:paraId="37C9A565" w14:textId="08C68286" w:rsidR="0087777E" w:rsidRPr="0087777E" w:rsidRDefault="004318E1" w:rsidP="0087777E">
      <w:pPr>
        <w:numPr>
          <w:ilvl w:val="0"/>
          <w:numId w:val="5"/>
        </w:numPr>
        <w:rPr>
          <w:i/>
          <w:iCs/>
        </w:rPr>
      </w:pPr>
      <w:r w:rsidRPr="00752BDE">
        <w:t xml:space="preserve">Is it feasible to introduce a new SIB for carrying a public key (and some other small amount of data) that </w:t>
      </w:r>
      <w:r w:rsidR="003A0E44">
        <w:t xml:space="preserve">can be requested by a UE on demand </w:t>
      </w:r>
      <w:r w:rsidRPr="00752BDE">
        <w:t xml:space="preserve">to verify the digital signature of SIB1? </w:t>
      </w:r>
    </w:p>
    <w:p w14:paraId="2A994A36" w14:textId="66D04DCC" w:rsidR="00762139" w:rsidRPr="000F541C" w:rsidRDefault="000F541C" w:rsidP="0087777E">
      <w:pPr>
        <w:numPr>
          <w:ilvl w:val="0"/>
          <w:numId w:val="5"/>
        </w:numPr>
      </w:pPr>
      <w:r>
        <w:t xml:space="preserve">Is it feasible to schedule a new SIB with the same periodicity of SIB1 </w:t>
      </w:r>
      <w:r w:rsidR="002E2C2E">
        <w:t xml:space="preserve">so that a UE can always acquire the new SIB after acquiring a SIB1 to validate the SIB1?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</w:t>
      </w:r>
      <w:proofErr w:type="gramEnd"/>
      <w:r w:rsidR="00762139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1437C2F1" w14:textId="428A1291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>Please kindly review TR 33.809 and provide the answers to the above questions</w:t>
      </w:r>
      <w:r w:rsidR="002E2C2E">
        <w:t>. A</w:t>
      </w:r>
      <w:r w:rsidR="00762139" w:rsidRPr="00752BDE">
        <w:t xml:space="preserve">ny comments </w:t>
      </w:r>
      <w:r w:rsidR="002E2C2E">
        <w:t xml:space="preserve">and suggestions </w:t>
      </w:r>
      <w:r w:rsidR="00762139" w:rsidRPr="00752BDE">
        <w:t>that may help improv</w:t>
      </w:r>
      <w:r w:rsidR="002E2C2E">
        <w:t>e</w:t>
      </w:r>
      <w:r w:rsidR="00762139" w:rsidRPr="00752BDE">
        <w:t xml:space="preserve"> and evaluat</w:t>
      </w:r>
      <w:r w:rsidR="002E2C2E">
        <w:t>e</w:t>
      </w:r>
      <w:r w:rsidR="00762139" w:rsidRPr="00752BDE">
        <w:t xml:space="preserve"> the </w:t>
      </w:r>
      <w:r w:rsidR="009F0E3B">
        <w:t xml:space="preserve">related </w:t>
      </w:r>
      <w:r w:rsidR="00762139" w:rsidRPr="00752BDE">
        <w:t>solution</w:t>
      </w:r>
      <w:r w:rsidR="009F0E3B">
        <w:rPr>
          <w:lang w:val="en-US" w:eastAsia="zh-CN"/>
        </w:rPr>
        <w:t>s</w:t>
      </w:r>
      <w:r w:rsidR="002E2C2E">
        <w:t xml:space="preserve"> are welcome</w:t>
      </w:r>
      <w:r w:rsidR="00762139" w:rsidRPr="00752BDE">
        <w:t xml:space="preserve">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00321DD6" w:rsidR="002473B2" w:rsidRPr="001A14F2" w:rsidRDefault="001A14F2" w:rsidP="002F1940">
      <w:r w:rsidRPr="001A14F2">
        <w:t>SA3#</w:t>
      </w:r>
      <w:r w:rsidR="005E5122" w:rsidRPr="001A14F2">
        <w:t>10</w:t>
      </w:r>
      <w:r w:rsidR="005E5122">
        <w:t>7</w:t>
      </w:r>
      <w:r w:rsidRPr="001A14F2">
        <w:t>-</w:t>
      </w:r>
      <w:r w:rsidR="00157815">
        <w:t>e-</w:t>
      </w:r>
      <w:r w:rsidRPr="001A14F2">
        <w:t>Bis</w:t>
      </w:r>
      <w:r w:rsidRPr="001A14F2">
        <w:tab/>
      </w:r>
      <w:r w:rsidR="005E5122">
        <w:t>27 June</w:t>
      </w:r>
      <w:r w:rsidR="005E5122" w:rsidRPr="001A14F2">
        <w:t xml:space="preserve"> </w:t>
      </w:r>
      <w:r w:rsidR="005E5122">
        <w:t>–</w:t>
      </w:r>
      <w:r w:rsidRPr="001A14F2">
        <w:t xml:space="preserve"> </w:t>
      </w:r>
      <w:r w:rsidR="005E5122">
        <w:t>1 July</w:t>
      </w:r>
      <w:r w:rsidRPr="001A14F2">
        <w:t xml:space="preserve"> 2022</w:t>
      </w:r>
      <w:r>
        <w:tab/>
      </w:r>
      <w:r>
        <w:tab/>
      </w:r>
      <w:r w:rsidR="00157815">
        <w:tab/>
        <w:t>Online</w:t>
      </w:r>
    </w:p>
    <w:p w14:paraId="633A545B" w14:textId="369D7939" w:rsidR="002E2C2E" w:rsidRPr="001A14F2" w:rsidRDefault="002E2C2E" w:rsidP="002E2C2E">
      <w:r w:rsidRPr="001A14F2">
        <w:t>SA3#10</w:t>
      </w:r>
      <w:r w:rsidR="005E5122">
        <w:t>8</w:t>
      </w:r>
      <w:r w:rsidRPr="001A14F2">
        <w:tab/>
      </w:r>
      <w:r w:rsidR="005E5122">
        <w:t>22 -26 August</w:t>
      </w:r>
      <w:r w:rsidRPr="001A14F2">
        <w:t xml:space="preserve"> 2022</w:t>
      </w:r>
      <w:r>
        <w:tab/>
      </w:r>
      <w:r>
        <w:tab/>
      </w:r>
      <w:r w:rsidR="005E5122">
        <w:tab/>
        <w:t>Goteborg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FCE9" w14:textId="77777777" w:rsidR="006717AF" w:rsidRDefault="006717AF">
      <w:pPr>
        <w:spacing w:after="0"/>
      </w:pPr>
      <w:r>
        <w:separator/>
      </w:r>
    </w:p>
  </w:endnote>
  <w:endnote w:type="continuationSeparator" w:id="0">
    <w:p w14:paraId="30F2ABA8" w14:textId="77777777" w:rsidR="006717AF" w:rsidRDefault="006717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6C97A" w14:textId="77777777" w:rsidR="006717AF" w:rsidRDefault="006717AF">
      <w:pPr>
        <w:spacing w:after="0"/>
      </w:pPr>
      <w:r>
        <w:separator/>
      </w:r>
    </w:p>
  </w:footnote>
  <w:footnote w:type="continuationSeparator" w:id="0">
    <w:p w14:paraId="492AE9A4" w14:textId="77777777" w:rsidR="006717AF" w:rsidRDefault="006717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229731">
    <w:abstractNumId w:val="3"/>
  </w:num>
  <w:num w:numId="2" w16cid:durableId="205266186">
    <w:abstractNumId w:val="2"/>
  </w:num>
  <w:num w:numId="3" w16cid:durableId="1302733639">
    <w:abstractNumId w:val="1"/>
  </w:num>
  <w:num w:numId="4" w16cid:durableId="1191068203">
    <w:abstractNumId w:val="0"/>
  </w:num>
  <w:num w:numId="5" w16cid:durableId="78226590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3C53"/>
    <w:rsid w:val="000F541C"/>
    <w:rsid w:val="000F6242"/>
    <w:rsid w:val="00157815"/>
    <w:rsid w:val="00196B59"/>
    <w:rsid w:val="001A14F2"/>
    <w:rsid w:val="001B3A86"/>
    <w:rsid w:val="001D7FB8"/>
    <w:rsid w:val="00226381"/>
    <w:rsid w:val="002473B2"/>
    <w:rsid w:val="00250175"/>
    <w:rsid w:val="002869FE"/>
    <w:rsid w:val="002B433A"/>
    <w:rsid w:val="002D1D2A"/>
    <w:rsid w:val="002D4FA4"/>
    <w:rsid w:val="002E01C1"/>
    <w:rsid w:val="002E2C2E"/>
    <w:rsid w:val="002F1940"/>
    <w:rsid w:val="00322204"/>
    <w:rsid w:val="00383545"/>
    <w:rsid w:val="003A0E44"/>
    <w:rsid w:val="003F584F"/>
    <w:rsid w:val="004318E1"/>
    <w:rsid w:val="00433500"/>
    <w:rsid w:val="00433F71"/>
    <w:rsid w:val="00440D43"/>
    <w:rsid w:val="004B3F78"/>
    <w:rsid w:val="004E3939"/>
    <w:rsid w:val="004F4349"/>
    <w:rsid w:val="00526DDD"/>
    <w:rsid w:val="00583607"/>
    <w:rsid w:val="005910CC"/>
    <w:rsid w:val="00595F20"/>
    <w:rsid w:val="005E5122"/>
    <w:rsid w:val="006052AD"/>
    <w:rsid w:val="006717AF"/>
    <w:rsid w:val="00674446"/>
    <w:rsid w:val="006C36DA"/>
    <w:rsid w:val="00735906"/>
    <w:rsid w:val="0073766B"/>
    <w:rsid w:val="00752BDE"/>
    <w:rsid w:val="00762139"/>
    <w:rsid w:val="00782A02"/>
    <w:rsid w:val="007F4F92"/>
    <w:rsid w:val="00827CCC"/>
    <w:rsid w:val="0087777E"/>
    <w:rsid w:val="008D772F"/>
    <w:rsid w:val="009603F6"/>
    <w:rsid w:val="00994035"/>
    <w:rsid w:val="0099764C"/>
    <w:rsid w:val="009F0E3B"/>
    <w:rsid w:val="00AE1B3E"/>
    <w:rsid w:val="00B97703"/>
    <w:rsid w:val="00CF0A40"/>
    <w:rsid w:val="00CF6087"/>
    <w:rsid w:val="00E039B2"/>
    <w:rsid w:val="00E2241D"/>
    <w:rsid w:val="00EB767C"/>
    <w:rsid w:val="00EE4635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3A0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7</cp:revision>
  <cp:lastPrinted>2002-04-23T07:10:00Z</cp:lastPrinted>
  <dcterms:created xsi:type="dcterms:W3CDTF">2022-02-17T06:39:00Z</dcterms:created>
  <dcterms:modified xsi:type="dcterms:W3CDTF">2022-05-08T14:47:00Z</dcterms:modified>
</cp:coreProperties>
</file>